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D29116" w14:textId="77777777" w:rsidR="000B002C" w:rsidRDefault="000B002C" w:rsidP="000B002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JURDON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6714E869" w14:textId="77777777" w:rsidR="000B002C" w:rsidRDefault="000B002C" w:rsidP="000B002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Stowmarket, Suffolk. Tailor.</w:t>
      </w:r>
    </w:p>
    <w:p w14:paraId="2824E1CF" w14:textId="77777777" w:rsidR="000B002C" w:rsidRDefault="000B002C" w:rsidP="000B002C">
      <w:pPr>
        <w:pStyle w:val="NoSpacing"/>
        <w:rPr>
          <w:rFonts w:cs="Times New Roman"/>
          <w:szCs w:val="24"/>
        </w:rPr>
      </w:pPr>
    </w:p>
    <w:p w14:paraId="29F777A0" w14:textId="77777777" w:rsidR="000B002C" w:rsidRDefault="000B002C" w:rsidP="000B002C">
      <w:pPr>
        <w:pStyle w:val="NoSpacing"/>
        <w:rPr>
          <w:rFonts w:cs="Times New Roman"/>
          <w:szCs w:val="24"/>
        </w:rPr>
      </w:pPr>
    </w:p>
    <w:p w14:paraId="15B4FC29" w14:textId="77777777" w:rsidR="000B002C" w:rsidRDefault="000B002C" w:rsidP="000B002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Robert </w:t>
      </w:r>
      <w:proofErr w:type="spellStart"/>
      <w:r>
        <w:rPr>
          <w:rFonts w:cs="Times New Roman"/>
          <w:szCs w:val="24"/>
        </w:rPr>
        <w:t>Seferey</w:t>
      </w:r>
      <w:proofErr w:type="spellEnd"/>
      <w:r>
        <w:rPr>
          <w:rFonts w:cs="Times New Roman"/>
          <w:szCs w:val="24"/>
        </w:rPr>
        <w:t>, clerk(q.v.), brought a plaint of trespass, taking and assault</w:t>
      </w:r>
    </w:p>
    <w:p w14:paraId="5B3A6BDD" w14:textId="77777777" w:rsidR="000B002C" w:rsidRDefault="000B002C" w:rsidP="000B002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against him and Thomas </w:t>
      </w:r>
      <w:proofErr w:type="spellStart"/>
      <w:r>
        <w:rPr>
          <w:rFonts w:cs="Times New Roman"/>
          <w:szCs w:val="24"/>
        </w:rPr>
        <w:t>Jurdon</w:t>
      </w:r>
      <w:proofErr w:type="spellEnd"/>
      <w:r>
        <w:rPr>
          <w:rFonts w:cs="Times New Roman"/>
          <w:szCs w:val="24"/>
        </w:rPr>
        <w:t xml:space="preserve"> of Earl Stonham(q.v.).</w:t>
      </w:r>
    </w:p>
    <w:p w14:paraId="6B48D540" w14:textId="77777777" w:rsidR="000B002C" w:rsidRDefault="000B002C" w:rsidP="000B002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6429DB87" w14:textId="77777777" w:rsidR="000B002C" w:rsidRDefault="000B002C" w:rsidP="000B002C">
      <w:pPr>
        <w:pStyle w:val="NoSpacing"/>
        <w:rPr>
          <w:rFonts w:cs="Times New Roman"/>
          <w:szCs w:val="24"/>
        </w:rPr>
      </w:pPr>
    </w:p>
    <w:p w14:paraId="34D7BDCF" w14:textId="77777777" w:rsidR="000B002C" w:rsidRDefault="000B002C" w:rsidP="000B002C">
      <w:pPr>
        <w:pStyle w:val="NoSpacing"/>
        <w:rPr>
          <w:rFonts w:cs="Times New Roman"/>
          <w:szCs w:val="24"/>
        </w:rPr>
      </w:pPr>
    </w:p>
    <w:p w14:paraId="53997A07" w14:textId="77777777" w:rsidR="000B002C" w:rsidRDefault="000B002C" w:rsidP="000B002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8 June 2024</w:t>
      </w:r>
    </w:p>
    <w:p w14:paraId="2E464AA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F0BDD5" w14:textId="77777777" w:rsidR="000B002C" w:rsidRDefault="000B002C" w:rsidP="009139A6">
      <w:r>
        <w:separator/>
      </w:r>
    </w:p>
  </w:endnote>
  <w:endnote w:type="continuationSeparator" w:id="0">
    <w:p w14:paraId="0369546D" w14:textId="77777777" w:rsidR="000B002C" w:rsidRDefault="000B002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A8E83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37BE0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84B8D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BDCE8A" w14:textId="77777777" w:rsidR="000B002C" w:rsidRDefault="000B002C" w:rsidP="009139A6">
      <w:r>
        <w:separator/>
      </w:r>
    </w:p>
  </w:footnote>
  <w:footnote w:type="continuationSeparator" w:id="0">
    <w:p w14:paraId="7556BB5D" w14:textId="77777777" w:rsidR="000B002C" w:rsidRDefault="000B002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7DC58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D201C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DE30C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02C"/>
    <w:rsid w:val="000666E0"/>
    <w:rsid w:val="000B002C"/>
    <w:rsid w:val="002510B7"/>
    <w:rsid w:val="00270799"/>
    <w:rsid w:val="005C130B"/>
    <w:rsid w:val="00826F5C"/>
    <w:rsid w:val="009139A6"/>
    <w:rsid w:val="009411C2"/>
    <w:rsid w:val="009448BB"/>
    <w:rsid w:val="00947624"/>
    <w:rsid w:val="00A129B2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C49876"/>
  <w15:chartTrackingRefBased/>
  <w15:docId w15:val="{C24B77D9-967D-42B3-AC11-E367F408B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B002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2024-07-27T18:48:00Z</dcterms:created>
  <dcterms:modified xsi:type="dcterms:W3CDTF">2024-07-27T18:48:00Z</dcterms:modified>
</cp:coreProperties>
</file>